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061B6" w14:textId="170A98D4" w:rsidR="00610892" w:rsidRDefault="00610892" w:rsidP="00610892">
      <w:pPr>
        <w:pStyle w:val="Naslov3"/>
        <w:spacing w:before="120"/>
        <w:jc w:val="right"/>
        <w:rPr>
          <w:sz w:val="20"/>
          <w:szCs w:val="20"/>
        </w:rPr>
      </w:pPr>
      <w:r>
        <w:rPr>
          <w:sz w:val="20"/>
          <w:szCs w:val="20"/>
        </w:rPr>
        <w:t>OBR 11</w:t>
      </w:r>
    </w:p>
    <w:p w14:paraId="23EA0BA1" w14:textId="77777777" w:rsidR="00610892" w:rsidRDefault="00610892" w:rsidP="00CB7EE2">
      <w:pPr>
        <w:pStyle w:val="Naslov3"/>
        <w:spacing w:before="120"/>
        <w:jc w:val="center"/>
        <w:rPr>
          <w:sz w:val="20"/>
          <w:szCs w:val="20"/>
        </w:rPr>
      </w:pPr>
    </w:p>
    <w:p w14:paraId="53C8A7F0" w14:textId="050174CA" w:rsidR="0078678A" w:rsidRPr="00610892" w:rsidRDefault="0078678A" w:rsidP="00CB7EE2">
      <w:pPr>
        <w:pStyle w:val="Naslov3"/>
        <w:spacing w:before="120"/>
        <w:jc w:val="center"/>
        <w:rPr>
          <w:sz w:val="24"/>
          <w:szCs w:val="24"/>
        </w:rPr>
      </w:pPr>
      <w:r w:rsidRPr="00610892">
        <w:rPr>
          <w:sz w:val="24"/>
          <w:szCs w:val="24"/>
        </w:rPr>
        <w:t xml:space="preserve">Obrazec </w:t>
      </w:r>
      <w:r w:rsidR="0092372C" w:rsidRPr="00610892">
        <w:rPr>
          <w:sz w:val="24"/>
          <w:szCs w:val="24"/>
        </w:rPr>
        <w:t xml:space="preserve">zavarovanja </w:t>
      </w:r>
      <w:r w:rsidRPr="00610892">
        <w:rPr>
          <w:sz w:val="24"/>
          <w:szCs w:val="24"/>
        </w:rPr>
        <w:t xml:space="preserve">za dobro izvedbo </w:t>
      </w:r>
      <w:r w:rsidR="00D4087F" w:rsidRPr="00610892">
        <w:rPr>
          <w:sz w:val="24"/>
          <w:szCs w:val="24"/>
        </w:rPr>
        <w:t>pogodbenih obveznosti</w:t>
      </w:r>
      <w:r w:rsidRPr="00610892">
        <w:rPr>
          <w:sz w:val="24"/>
          <w:szCs w:val="24"/>
        </w:rPr>
        <w:t xml:space="preserve"> po EPGP-758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Pr="00CB7EE2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i/>
          <w:sz w:val="20"/>
          <w:szCs w:val="20"/>
        </w:rPr>
      </w:r>
      <w:r w:rsidRPr="00CB7EE2">
        <w:rPr>
          <w:rFonts w:ascii="Arial" w:hAnsi="Arial" w:cs="Arial"/>
          <w:i/>
          <w:sz w:val="20"/>
          <w:szCs w:val="20"/>
        </w:rPr>
        <w:fldChar w:fldCharType="separate"/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20F52C" w14:textId="77777777" w:rsidR="007A54FD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</w:p>
    <w:p w14:paraId="2D17C4DB" w14:textId="03E7DF40" w:rsidR="007A54FD" w:rsidRDefault="007A54FD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u w:val="single"/>
        </w:rPr>
      </w:pPr>
      <w:r w:rsidRPr="007A54FD">
        <w:rPr>
          <w:rFonts w:asciiTheme="minorHAnsi" w:hAnsiTheme="minorHAnsi" w:cstheme="minorHAnsi"/>
          <w:b/>
          <w:u w:val="single"/>
        </w:rPr>
        <w:t>REPUBLIKA SLOVENIJA, MINISTRSTVO ZA ZDRAVJE, Štefanova 5, 1000 Ljubljana</w:t>
      </w:r>
    </w:p>
    <w:p w14:paraId="6FFC6623" w14:textId="11DB1E8A" w:rsidR="0078678A" w:rsidRPr="00CB7EE2" w:rsidRDefault="00E70AA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="0078678A" w:rsidRPr="00CB7EE2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0013D0B0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AC4EF4" w:rsidRPr="007A54FD">
        <w:rPr>
          <w:rFonts w:ascii="Arial" w:hAnsi="Arial" w:cs="Arial"/>
          <w:b/>
          <w:sz w:val="20"/>
          <w:szCs w:val="20"/>
          <w:u w:val="single"/>
        </w:rPr>
        <w:t>nobena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 xml:space="preserve">, ko upravičenec predloži ustrezno zahtevo za plačilo v zgoraj </w:t>
      </w:r>
      <w:r w:rsidRPr="00CB7EE2">
        <w:rPr>
          <w:rFonts w:ascii="Arial" w:hAnsi="Arial" w:cs="Arial"/>
          <w:sz w:val="20"/>
          <w:szCs w:val="20"/>
        </w:rPr>
        <w:lastRenderedPageBreak/>
        <w:t>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7B2E36B0" w14:textId="77777777" w:rsidR="00CB7EE2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36F50A21" w14:textId="77777777" w:rsidR="0078678A" w:rsidRPr="00CB7EE2" w:rsidRDefault="0078678A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sectPr w:rsidR="0078678A" w:rsidRPr="00CB7EE2" w:rsidSect="00610892">
      <w:footerReference w:type="default" r:id="rId8"/>
      <w:headerReference w:type="first" r:id="rId9"/>
      <w:pgSz w:w="11906" w:h="16838"/>
      <w:pgMar w:top="993" w:right="1417" w:bottom="1135" w:left="1417" w:header="708" w:footer="351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D28AA" w14:textId="77777777" w:rsidR="007E436A" w:rsidRDefault="007E436A">
      <w:r>
        <w:separator/>
      </w:r>
    </w:p>
  </w:endnote>
  <w:endnote w:type="continuationSeparator" w:id="0">
    <w:p w14:paraId="1B28589A" w14:textId="77777777" w:rsidR="007E436A" w:rsidRDefault="007E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26821" w14:textId="77777777" w:rsidR="007E436A" w:rsidRDefault="007E436A">
      <w:r>
        <w:separator/>
      </w:r>
    </w:p>
  </w:footnote>
  <w:footnote w:type="continuationSeparator" w:id="0">
    <w:p w14:paraId="7526DCC9" w14:textId="77777777" w:rsidR="007E436A" w:rsidRDefault="007E4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10895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6"/>
      <w:gridCol w:w="3909"/>
      <w:gridCol w:w="3910"/>
    </w:tblGrid>
    <w:tr w:rsidR="00610892" w14:paraId="06DC1F7B" w14:textId="77777777" w:rsidTr="00F96852">
      <w:trPr>
        <w:trHeight w:val="1266"/>
      </w:trPr>
      <w:tc>
        <w:tcPr>
          <w:tcW w:w="3078" w:type="dxa"/>
          <w:vAlign w:val="center"/>
        </w:tcPr>
        <w:p w14:paraId="723C6C5E" w14:textId="77777777" w:rsidR="00610892" w:rsidRDefault="00610892" w:rsidP="00610892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6B8104A0" wp14:editId="4F9B5646">
                <wp:extent cx="1585823" cy="1057275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OO__next generation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593" cy="10757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6" w:type="dxa"/>
          <w:vAlign w:val="center"/>
        </w:tcPr>
        <w:p w14:paraId="1316385B" w14:textId="77777777" w:rsidR="00610892" w:rsidRDefault="00610892" w:rsidP="00610892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1549A7DB" wp14:editId="45B929AA">
                <wp:extent cx="1190625" cy="523186"/>
                <wp:effectExtent l="0" t="0" r="0" b="0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NOO_Logo_RGB_sekundarni_SI_gradient_NO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7003" cy="5347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1" w:type="dxa"/>
          <w:vAlign w:val="center"/>
        </w:tcPr>
        <w:p w14:paraId="567CA53E" w14:textId="77777777" w:rsidR="00610892" w:rsidRDefault="00610892" w:rsidP="00610892">
          <w:pPr>
            <w:pStyle w:val="Glava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6B8045EF" wp14:editId="3307C03C">
                <wp:extent cx="2142390" cy="409575"/>
                <wp:effectExtent l="0" t="0" r="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MZ logo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483" cy="4216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10892" w:rsidRPr="00361652" w14:paraId="42EBCF6B" w14:textId="77777777" w:rsidTr="00F96852">
      <w:trPr>
        <w:trHeight w:val="856"/>
      </w:trPr>
      <w:tc>
        <w:tcPr>
          <w:tcW w:w="3078" w:type="dxa"/>
          <w:vAlign w:val="center"/>
        </w:tcPr>
        <w:p w14:paraId="45B070FF" w14:textId="77777777" w:rsidR="00610892" w:rsidRDefault="00610892" w:rsidP="00610892">
          <w:pPr>
            <w:pStyle w:val="Glava"/>
            <w:jc w:val="center"/>
          </w:pPr>
        </w:p>
      </w:tc>
      <w:tc>
        <w:tcPr>
          <w:tcW w:w="3906" w:type="dxa"/>
          <w:vAlign w:val="center"/>
        </w:tcPr>
        <w:p w14:paraId="1CEBD323" w14:textId="77777777" w:rsidR="00610892" w:rsidRDefault="00610892" w:rsidP="00610892">
          <w:pPr>
            <w:pStyle w:val="Glava"/>
            <w:jc w:val="center"/>
          </w:pPr>
          <w:r>
            <w:rPr>
              <w:rFonts w:ascii="Times New Roman" w:eastAsia="Times New Roman" w:hAnsi="Times New Roman" w:cs="Times New Roman"/>
            </w:rPr>
            <w:object w:dxaOrig="3693" w:dyaOrig="674" w14:anchorId="3290A5F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4.5pt;height:33.75pt" fillcolor="window">
                <v:imagedata r:id="rId4" o:title=""/>
              </v:shape>
              <o:OLEObject Type="Embed" ProgID="Word.Picture.8" ShapeID="_x0000_i1025" DrawAspect="Content" ObjectID="_1817630822" r:id="rId5"/>
            </w:object>
          </w:r>
        </w:p>
      </w:tc>
      <w:tc>
        <w:tcPr>
          <w:tcW w:w="3911" w:type="dxa"/>
          <w:vAlign w:val="center"/>
        </w:tcPr>
        <w:p w14:paraId="1E0F99CB" w14:textId="77777777" w:rsidR="00610892" w:rsidRPr="00361652" w:rsidRDefault="00610892" w:rsidP="00610892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Štefanova ulica 5</w:t>
          </w:r>
        </w:p>
        <w:p w14:paraId="578BBD70" w14:textId="77777777" w:rsidR="00610892" w:rsidRPr="00361652" w:rsidRDefault="00610892" w:rsidP="00610892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1000 Ljubljana</w:t>
          </w:r>
        </w:p>
        <w:p w14:paraId="26EF5079" w14:textId="77777777" w:rsidR="00610892" w:rsidRDefault="00610892" w:rsidP="00610892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T: 01 478 60 01</w:t>
          </w:r>
        </w:p>
        <w:p w14:paraId="45EF032E" w14:textId="77777777" w:rsidR="00610892" w:rsidRDefault="00610892" w:rsidP="00610892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>F: 01 478 60 58</w:t>
          </w:r>
        </w:p>
        <w:p w14:paraId="7D59D1A6" w14:textId="77777777" w:rsidR="00610892" w:rsidRDefault="00610892" w:rsidP="00610892">
          <w:pPr>
            <w:pStyle w:val="Glava"/>
            <w:jc w:val="center"/>
            <w:rPr>
              <w:rFonts w:cstheme="minorHAnsi"/>
              <w:sz w:val="20"/>
              <w:szCs w:val="20"/>
            </w:rPr>
          </w:pPr>
          <w:r w:rsidRPr="00361652">
            <w:rPr>
              <w:rFonts w:cstheme="minorHAnsi"/>
              <w:sz w:val="20"/>
              <w:szCs w:val="20"/>
            </w:rPr>
            <w:t xml:space="preserve">E: </w:t>
          </w:r>
          <w:hyperlink r:id="rId6" w:history="1">
            <w:r w:rsidRPr="00566E00">
              <w:rPr>
                <w:rStyle w:val="Hiperpovezava"/>
                <w:rFonts w:cstheme="minorHAnsi"/>
                <w:sz w:val="20"/>
                <w:szCs w:val="20"/>
              </w:rPr>
              <w:t>gp.mz@gov.si</w:t>
            </w:r>
          </w:hyperlink>
        </w:p>
        <w:p w14:paraId="79CCDA9E" w14:textId="77777777" w:rsidR="00610892" w:rsidRPr="00361652" w:rsidRDefault="00610892" w:rsidP="00610892">
          <w:pPr>
            <w:pStyle w:val="Glava"/>
            <w:jc w:val="center"/>
            <w:rPr>
              <w:rFonts w:cstheme="minorHAnsi"/>
            </w:rPr>
          </w:pPr>
          <w:r>
            <w:rPr>
              <w:rFonts w:cstheme="minorHAnsi"/>
              <w:sz w:val="20"/>
              <w:szCs w:val="20"/>
            </w:rPr>
            <w:t xml:space="preserve">I: </w:t>
          </w:r>
          <w:hyperlink r:id="rId7" w:history="1">
            <w:r w:rsidRPr="00566E00">
              <w:rPr>
                <w:rStyle w:val="Hiperpovezava"/>
                <w:rFonts w:cstheme="minorHAnsi"/>
                <w:sz w:val="20"/>
                <w:szCs w:val="20"/>
              </w:rPr>
              <w:t>www.mz.gov.si</w:t>
            </w:r>
          </w:hyperlink>
        </w:p>
      </w:tc>
    </w:tr>
  </w:tbl>
  <w:p w14:paraId="708E5B53" w14:textId="77777777" w:rsidR="00610892" w:rsidRDefault="0061089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10892"/>
    <w:rsid w:val="0062638A"/>
    <w:rsid w:val="0064035B"/>
    <w:rsid w:val="006435C4"/>
    <w:rsid w:val="00643F88"/>
    <w:rsid w:val="006467D8"/>
    <w:rsid w:val="00667B44"/>
    <w:rsid w:val="0067413A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A54FD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4EF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97B27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70AAA"/>
    <w:rsid w:val="00E73753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aliases w:val="E-PVO-glava,Header-P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610892"/>
    <w:rPr>
      <w:sz w:val="24"/>
      <w:szCs w:val="24"/>
      <w:lang w:eastAsia="en-US"/>
    </w:rPr>
  </w:style>
  <w:style w:type="character" w:styleId="Hiperpovezava">
    <w:name w:val="Hyperlink"/>
    <w:uiPriority w:val="99"/>
    <w:unhideWhenUsed/>
    <w:rsid w:val="00610892"/>
    <w:rPr>
      <w:color w:val="0000FF"/>
      <w:u w:val="single"/>
    </w:rPr>
  </w:style>
  <w:style w:type="table" w:styleId="Tabelamrea">
    <w:name w:val="Table Grid"/>
    <w:basedOn w:val="Navadnatabela"/>
    <w:uiPriority w:val="59"/>
    <w:rsid w:val="0061089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7" Type="http://schemas.openxmlformats.org/officeDocument/2006/relationships/hyperlink" Target="http://www.mz.gov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hyperlink" Target="mailto:gp.mz@gov.si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E0277-1690-432C-817A-0ACC1C0C6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4</TotalTime>
  <Pages>2</Pages>
  <Words>427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Mojca Breščak</cp:lastModifiedBy>
  <cp:revision>6</cp:revision>
  <cp:lastPrinted>2013-01-10T11:20:00Z</cp:lastPrinted>
  <dcterms:created xsi:type="dcterms:W3CDTF">2025-07-29T09:44:00Z</dcterms:created>
  <dcterms:modified xsi:type="dcterms:W3CDTF">2025-08-25T10:40:00Z</dcterms:modified>
</cp:coreProperties>
</file>